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98A" w:rsidRDefault="0019398A" w:rsidP="00444531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19398A" w:rsidRDefault="0019398A" w:rsidP="0044453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19398A" w:rsidRDefault="0019398A" w:rsidP="00444531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2015 г. по 31 декабря 2015г.</w:t>
      </w:r>
    </w:p>
    <w:p w:rsidR="0019398A" w:rsidRDefault="0019398A" w:rsidP="00444531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19398A">
        <w:tc>
          <w:tcPr>
            <w:tcW w:w="1384" w:type="dxa"/>
            <w:vMerge w:val="restart"/>
            <w:vAlign w:val="center"/>
          </w:tcPr>
          <w:p w:rsidR="0019398A" w:rsidRDefault="0019398A" w:rsidP="00C539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19398A" w:rsidRDefault="0019398A" w:rsidP="00C539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19398A" w:rsidRDefault="0019398A" w:rsidP="00C539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19398A" w:rsidRDefault="0019398A" w:rsidP="00C539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19398A" w:rsidRDefault="0019398A" w:rsidP="00C539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19398A" w:rsidRDefault="0019398A" w:rsidP="00C539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19398A" w:rsidRDefault="0019398A" w:rsidP="00C539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19398A" w:rsidRDefault="0019398A" w:rsidP="00C539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19398A" w:rsidRDefault="0019398A" w:rsidP="00C539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19398A">
        <w:tc>
          <w:tcPr>
            <w:tcW w:w="1384" w:type="dxa"/>
            <w:vMerge/>
            <w:vAlign w:val="center"/>
          </w:tcPr>
          <w:p w:rsidR="0019398A" w:rsidRDefault="0019398A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19398A" w:rsidRDefault="0019398A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19398A" w:rsidRPr="00C539C0" w:rsidRDefault="0019398A" w:rsidP="00C539C0">
            <w:pPr>
              <w:jc w:val="center"/>
              <w:rPr>
                <w:sz w:val="20"/>
                <w:szCs w:val="20"/>
                <w:lang w:eastAsia="en-US"/>
              </w:rPr>
            </w:pPr>
            <w:r w:rsidRPr="00C539C0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19398A" w:rsidRPr="00C539C0" w:rsidRDefault="0019398A" w:rsidP="00C539C0">
            <w:pPr>
              <w:jc w:val="center"/>
              <w:rPr>
                <w:sz w:val="20"/>
                <w:szCs w:val="20"/>
                <w:lang w:eastAsia="en-US"/>
              </w:rPr>
            </w:pPr>
            <w:r w:rsidRPr="00C539C0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19398A" w:rsidRPr="00C539C0" w:rsidRDefault="0019398A" w:rsidP="00C539C0">
            <w:pPr>
              <w:jc w:val="center"/>
              <w:rPr>
                <w:sz w:val="20"/>
                <w:szCs w:val="20"/>
                <w:lang w:eastAsia="en-US"/>
              </w:rPr>
            </w:pPr>
            <w:r w:rsidRPr="00C539C0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19398A" w:rsidRPr="00C539C0" w:rsidRDefault="0019398A" w:rsidP="00C539C0">
            <w:pPr>
              <w:jc w:val="center"/>
              <w:rPr>
                <w:sz w:val="20"/>
                <w:szCs w:val="20"/>
                <w:lang w:eastAsia="en-US"/>
              </w:rPr>
            </w:pPr>
            <w:r w:rsidRPr="00C539C0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19398A" w:rsidRPr="00C539C0" w:rsidRDefault="0019398A" w:rsidP="00C539C0">
            <w:pPr>
              <w:jc w:val="center"/>
              <w:rPr>
                <w:sz w:val="20"/>
                <w:szCs w:val="20"/>
                <w:lang w:eastAsia="en-US"/>
              </w:rPr>
            </w:pPr>
            <w:r w:rsidRPr="00C539C0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19398A" w:rsidRPr="00C539C0" w:rsidRDefault="0019398A" w:rsidP="00C539C0">
            <w:pPr>
              <w:jc w:val="center"/>
              <w:rPr>
                <w:sz w:val="20"/>
                <w:szCs w:val="20"/>
                <w:lang w:eastAsia="en-US"/>
              </w:rPr>
            </w:pPr>
            <w:r w:rsidRPr="00C539C0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19398A" w:rsidRPr="00C539C0" w:rsidRDefault="0019398A" w:rsidP="00C539C0">
            <w:pPr>
              <w:jc w:val="center"/>
              <w:rPr>
                <w:sz w:val="20"/>
                <w:szCs w:val="20"/>
                <w:lang w:eastAsia="en-US"/>
              </w:rPr>
            </w:pPr>
            <w:r w:rsidRPr="00C539C0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19398A" w:rsidRDefault="0019398A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19398A" w:rsidRDefault="0019398A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19398A" w:rsidRDefault="0019398A">
            <w:pPr>
              <w:rPr>
                <w:lang w:eastAsia="en-US"/>
              </w:rPr>
            </w:pPr>
          </w:p>
        </w:tc>
      </w:tr>
      <w:tr w:rsidR="0019398A">
        <w:trPr>
          <w:trHeight w:val="2447"/>
        </w:trPr>
        <w:tc>
          <w:tcPr>
            <w:tcW w:w="1384" w:type="dxa"/>
          </w:tcPr>
          <w:p w:rsidR="0019398A" w:rsidRPr="00C539C0" w:rsidRDefault="0019398A">
            <w:pPr>
              <w:rPr>
                <w:color w:val="333333"/>
                <w:lang w:eastAsia="en-US"/>
              </w:rPr>
            </w:pPr>
            <w:r w:rsidRPr="00C539C0">
              <w:rPr>
                <w:color w:val="333333"/>
                <w:lang w:eastAsia="en-US"/>
              </w:rPr>
              <w:t>Гебель О.Ф.</w:t>
            </w:r>
          </w:p>
        </w:tc>
        <w:tc>
          <w:tcPr>
            <w:tcW w:w="1602" w:type="dxa"/>
          </w:tcPr>
          <w:p w:rsidR="0019398A" w:rsidRPr="00C539C0" w:rsidRDefault="0019398A" w:rsidP="00C539C0">
            <w:pPr>
              <w:jc w:val="center"/>
              <w:rPr>
                <w:color w:val="333333"/>
                <w:lang w:eastAsia="en-US"/>
              </w:rPr>
            </w:pPr>
            <w:r w:rsidRPr="00C539C0">
              <w:rPr>
                <w:color w:val="333333"/>
                <w:lang w:eastAsia="en-US"/>
              </w:rPr>
              <w:t xml:space="preserve">Директор МКОУ </w:t>
            </w:r>
            <w:r>
              <w:rPr>
                <w:color w:val="333333"/>
                <w:lang w:eastAsia="en-US"/>
              </w:rPr>
              <w:t>«</w:t>
            </w:r>
            <w:r w:rsidRPr="00C539C0">
              <w:rPr>
                <w:color w:val="333333"/>
                <w:lang w:eastAsia="en-US"/>
              </w:rPr>
              <w:t>Белоусов-</w:t>
            </w:r>
          </w:p>
          <w:p w:rsidR="0019398A" w:rsidRPr="00C539C0" w:rsidRDefault="0019398A" w:rsidP="00C539C0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ская</w:t>
            </w:r>
            <w:r w:rsidRPr="00C539C0">
              <w:rPr>
                <w:color w:val="333333"/>
                <w:lang w:eastAsia="en-US"/>
              </w:rPr>
              <w:t xml:space="preserve"> ООШ</w:t>
            </w:r>
            <w:r>
              <w:rPr>
                <w:color w:val="333333"/>
                <w:lang w:eastAsia="en-US"/>
              </w:rPr>
              <w:t>»</w:t>
            </w:r>
          </w:p>
        </w:tc>
        <w:tc>
          <w:tcPr>
            <w:tcW w:w="1079" w:type="dxa"/>
          </w:tcPr>
          <w:p w:rsidR="0019398A" w:rsidRDefault="0019398A">
            <w:pPr>
              <w:rPr>
                <w:lang w:eastAsia="en-US"/>
              </w:rPr>
            </w:pPr>
            <w:r>
              <w:rPr>
                <w:lang w:eastAsia="en-US"/>
              </w:rPr>
              <w:t>1)Жи-лой дом</w:t>
            </w:r>
          </w:p>
          <w:p w:rsidR="0019398A" w:rsidRDefault="0019398A">
            <w:pPr>
              <w:rPr>
                <w:lang w:eastAsia="en-US"/>
              </w:rPr>
            </w:pPr>
          </w:p>
          <w:p w:rsidR="0019398A" w:rsidRDefault="0019398A">
            <w:pPr>
              <w:rPr>
                <w:lang w:eastAsia="en-US"/>
              </w:rPr>
            </w:pPr>
          </w:p>
          <w:p w:rsidR="0019398A" w:rsidRDefault="0019398A">
            <w:pPr>
              <w:rPr>
                <w:lang w:eastAsia="en-US"/>
              </w:rPr>
            </w:pPr>
            <w:r>
              <w:rPr>
                <w:lang w:eastAsia="en-US"/>
              </w:rPr>
              <w:t>2) Земель-ный участок</w:t>
            </w:r>
          </w:p>
        </w:tc>
        <w:tc>
          <w:tcPr>
            <w:tcW w:w="1080" w:type="dxa"/>
          </w:tcPr>
          <w:p w:rsidR="0019398A" w:rsidRPr="00C539C0" w:rsidRDefault="0019398A" w:rsidP="00C539C0">
            <w:pPr>
              <w:jc w:val="center"/>
              <w:rPr>
                <w:color w:val="333333"/>
                <w:lang w:eastAsia="en-US"/>
              </w:rPr>
            </w:pPr>
            <w:r w:rsidRPr="00C539C0">
              <w:rPr>
                <w:color w:val="333333"/>
                <w:lang w:eastAsia="en-US"/>
              </w:rPr>
              <w:t>Инди-видуальная</w:t>
            </w:r>
          </w:p>
          <w:p w:rsidR="0019398A" w:rsidRPr="00C539C0" w:rsidRDefault="0019398A" w:rsidP="00C539C0">
            <w:pPr>
              <w:jc w:val="center"/>
              <w:rPr>
                <w:color w:val="333333"/>
                <w:lang w:eastAsia="en-US"/>
              </w:rPr>
            </w:pPr>
          </w:p>
          <w:p w:rsidR="0019398A" w:rsidRDefault="0019398A" w:rsidP="00C539C0">
            <w:pPr>
              <w:jc w:val="center"/>
              <w:rPr>
                <w:color w:val="333333"/>
                <w:lang w:eastAsia="en-US"/>
              </w:rPr>
            </w:pPr>
          </w:p>
          <w:p w:rsidR="0019398A" w:rsidRPr="00C539C0" w:rsidRDefault="0019398A" w:rsidP="00C539C0">
            <w:pPr>
              <w:jc w:val="center"/>
              <w:rPr>
                <w:color w:val="333333"/>
                <w:lang w:eastAsia="en-US"/>
              </w:rPr>
            </w:pPr>
            <w:r w:rsidRPr="00C539C0">
              <w:rPr>
                <w:color w:val="333333"/>
                <w:lang w:eastAsia="en-US"/>
              </w:rPr>
              <w:t>Инди-виду</w:t>
            </w:r>
            <w:r>
              <w:rPr>
                <w:color w:val="333333"/>
                <w:lang w:eastAsia="en-US"/>
              </w:rPr>
              <w:t>а</w:t>
            </w:r>
            <w:r w:rsidRPr="00C539C0">
              <w:rPr>
                <w:color w:val="333333"/>
                <w:lang w:eastAsia="en-US"/>
              </w:rPr>
              <w:t>ль-ная</w:t>
            </w:r>
          </w:p>
        </w:tc>
        <w:tc>
          <w:tcPr>
            <w:tcW w:w="1080" w:type="dxa"/>
          </w:tcPr>
          <w:p w:rsidR="0019398A" w:rsidRPr="00C539C0" w:rsidRDefault="0019398A" w:rsidP="00C539C0">
            <w:pPr>
              <w:jc w:val="center"/>
              <w:rPr>
                <w:color w:val="333333"/>
                <w:lang w:eastAsia="en-US"/>
              </w:rPr>
            </w:pPr>
            <w:r w:rsidRPr="00C539C0">
              <w:rPr>
                <w:color w:val="333333"/>
                <w:lang w:eastAsia="en-US"/>
              </w:rPr>
              <w:t>115,1</w:t>
            </w:r>
          </w:p>
          <w:p w:rsidR="0019398A" w:rsidRPr="00C539C0" w:rsidRDefault="0019398A" w:rsidP="00C539C0">
            <w:pPr>
              <w:jc w:val="center"/>
              <w:rPr>
                <w:color w:val="333333"/>
                <w:lang w:eastAsia="en-US"/>
              </w:rPr>
            </w:pPr>
          </w:p>
          <w:p w:rsidR="0019398A" w:rsidRPr="00C539C0" w:rsidRDefault="0019398A" w:rsidP="00C539C0">
            <w:pPr>
              <w:jc w:val="center"/>
              <w:rPr>
                <w:color w:val="333333"/>
                <w:lang w:eastAsia="en-US"/>
              </w:rPr>
            </w:pPr>
          </w:p>
          <w:p w:rsidR="0019398A" w:rsidRPr="00C539C0" w:rsidRDefault="0019398A" w:rsidP="00C539C0">
            <w:pPr>
              <w:jc w:val="center"/>
              <w:rPr>
                <w:color w:val="333333"/>
                <w:lang w:eastAsia="en-US"/>
              </w:rPr>
            </w:pPr>
          </w:p>
          <w:p w:rsidR="0019398A" w:rsidRDefault="0019398A" w:rsidP="00C539C0">
            <w:pPr>
              <w:jc w:val="center"/>
              <w:rPr>
                <w:color w:val="333333"/>
                <w:lang w:eastAsia="en-US"/>
              </w:rPr>
            </w:pPr>
          </w:p>
          <w:p w:rsidR="0019398A" w:rsidRPr="00C539C0" w:rsidRDefault="0019398A" w:rsidP="00C539C0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20</w:t>
            </w:r>
            <w:r w:rsidRPr="00C539C0">
              <w:rPr>
                <w:color w:val="333333"/>
                <w:lang w:eastAsia="en-US"/>
              </w:rPr>
              <w:t>29</w:t>
            </w:r>
          </w:p>
          <w:p w:rsidR="0019398A" w:rsidRPr="00C539C0" w:rsidRDefault="0019398A" w:rsidP="00C539C0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19398A" w:rsidRPr="00C539C0" w:rsidRDefault="0019398A" w:rsidP="00C539C0">
            <w:pPr>
              <w:jc w:val="center"/>
              <w:rPr>
                <w:color w:val="333333"/>
                <w:lang w:eastAsia="en-US"/>
              </w:rPr>
            </w:pPr>
            <w:r w:rsidRPr="00C539C0">
              <w:rPr>
                <w:color w:val="333333"/>
                <w:lang w:eastAsia="en-US"/>
              </w:rPr>
              <w:t>Россия</w:t>
            </w:r>
          </w:p>
          <w:p w:rsidR="0019398A" w:rsidRPr="00C539C0" w:rsidRDefault="0019398A" w:rsidP="00C539C0">
            <w:pPr>
              <w:jc w:val="center"/>
              <w:rPr>
                <w:color w:val="333333"/>
                <w:lang w:eastAsia="en-US"/>
              </w:rPr>
            </w:pPr>
          </w:p>
          <w:p w:rsidR="0019398A" w:rsidRPr="00C539C0" w:rsidRDefault="0019398A" w:rsidP="00C539C0">
            <w:pPr>
              <w:jc w:val="center"/>
              <w:rPr>
                <w:color w:val="333333"/>
                <w:lang w:eastAsia="en-US"/>
              </w:rPr>
            </w:pPr>
          </w:p>
          <w:p w:rsidR="0019398A" w:rsidRPr="00C539C0" w:rsidRDefault="0019398A" w:rsidP="00C539C0">
            <w:pPr>
              <w:jc w:val="center"/>
              <w:rPr>
                <w:color w:val="333333"/>
                <w:lang w:eastAsia="en-US"/>
              </w:rPr>
            </w:pPr>
          </w:p>
          <w:p w:rsidR="0019398A" w:rsidRDefault="0019398A" w:rsidP="00C539C0">
            <w:pPr>
              <w:jc w:val="center"/>
              <w:rPr>
                <w:color w:val="333333"/>
                <w:lang w:eastAsia="en-US"/>
              </w:rPr>
            </w:pPr>
          </w:p>
          <w:p w:rsidR="0019398A" w:rsidRPr="00C539C0" w:rsidRDefault="0019398A" w:rsidP="00C539C0">
            <w:pPr>
              <w:jc w:val="center"/>
              <w:rPr>
                <w:color w:val="333333"/>
                <w:lang w:eastAsia="en-US"/>
              </w:rPr>
            </w:pPr>
            <w:r w:rsidRPr="00C539C0"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19398A" w:rsidRDefault="0019398A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19398A" w:rsidRPr="00C539C0" w:rsidRDefault="0019398A" w:rsidP="00B65C30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19398A" w:rsidRPr="00C539C0" w:rsidRDefault="0019398A" w:rsidP="00C539C0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19398A" w:rsidRDefault="0019398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Автомобиль легковой </w:t>
            </w:r>
          </w:p>
          <w:p w:rsidR="0019398A" w:rsidRDefault="0019398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1)ВАЗ-2140 </w:t>
            </w:r>
          </w:p>
          <w:p w:rsidR="0019398A" w:rsidRDefault="0019398A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19398A" w:rsidRPr="00C539C0" w:rsidRDefault="0019398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695946,30</w:t>
            </w:r>
          </w:p>
        </w:tc>
        <w:tc>
          <w:tcPr>
            <w:tcW w:w="1740" w:type="dxa"/>
          </w:tcPr>
          <w:p w:rsidR="0019398A" w:rsidRPr="00197115" w:rsidRDefault="0019398A">
            <w:pPr>
              <w:rPr>
                <w:color w:val="333333"/>
                <w:lang w:eastAsia="en-US"/>
              </w:rPr>
            </w:pPr>
          </w:p>
        </w:tc>
      </w:tr>
      <w:tr w:rsidR="0019398A">
        <w:trPr>
          <w:trHeight w:val="839"/>
        </w:trPr>
        <w:tc>
          <w:tcPr>
            <w:tcW w:w="1384" w:type="dxa"/>
          </w:tcPr>
          <w:p w:rsidR="0019398A" w:rsidRDefault="0019398A" w:rsidP="00C539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Супруга </w:t>
            </w:r>
          </w:p>
        </w:tc>
        <w:tc>
          <w:tcPr>
            <w:tcW w:w="1602" w:type="dxa"/>
          </w:tcPr>
          <w:p w:rsidR="0019398A" w:rsidRPr="00C539C0" w:rsidRDefault="0019398A" w:rsidP="00C539C0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79" w:type="dxa"/>
          </w:tcPr>
          <w:p w:rsidR="0019398A" w:rsidRPr="00C539C0" w:rsidRDefault="0019398A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19398A" w:rsidRPr="00C539C0" w:rsidRDefault="0019398A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19398A" w:rsidRPr="00C539C0" w:rsidRDefault="0019398A">
            <w:pPr>
              <w:rPr>
                <w:color w:val="800000"/>
                <w:lang w:eastAsia="en-US"/>
              </w:rPr>
            </w:pPr>
          </w:p>
          <w:p w:rsidR="0019398A" w:rsidRPr="00C539C0" w:rsidRDefault="0019398A" w:rsidP="00C539C0">
            <w:pPr>
              <w:jc w:val="center"/>
              <w:rPr>
                <w:color w:val="800000"/>
                <w:lang w:eastAsia="en-US"/>
              </w:rPr>
            </w:pPr>
          </w:p>
          <w:p w:rsidR="0019398A" w:rsidRPr="00C539C0" w:rsidRDefault="0019398A" w:rsidP="00C539C0">
            <w:pPr>
              <w:jc w:val="center"/>
              <w:rPr>
                <w:color w:val="800000"/>
                <w:lang w:eastAsia="en-US"/>
              </w:rPr>
            </w:pPr>
          </w:p>
          <w:p w:rsidR="0019398A" w:rsidRPr="00C539C0" w:rsidRDefault="0019398A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19398A" w:rsidRPr="00C539C0" w:rsidRDefault="0019398A">
            <w:pPr>
              <w:rPr>
                <w:color w:val="800000"/>
                <w:lang w:eastAsia="en-US"/>
              </w:rPr>
            </w:pPr>
          </w:p>
          <w:p w:rsidR="0019398A" w:rsidRPr="00C539C0" w:rsidRDefault="0019398A" w:rsidP="00C539C0">
            <w:pPr>
              <w:jc w:val="center"/>
              <w:rPr>
                <w:color w:val="800000"/>
                <w:lang w:eastAsia="en-US"/>
              </w:rPr>
            </w:pPr>
          </w:p>
          <w:p w:rsidR="0019398A" w:rsidRPr="00C539C0" w:rsidRDefault="0019398A" w:rsidP="00C539C0">
            <w:pPr>
              <w:jc w:val="center"/>
              <w:rPr>
                <w:color w:val="800000"/>
                <w:lang w:eastAsia="en-US"/>
              </w:rPr>
            </w:pPr>
          </w:p>
          <w:p w:rsidR="0019398A" w:rsidRPr="00C539C0" w:rsidRDefault="0019398A" w:rsidP="00C539C0">
            <w:pPr>
              <w:jc w:val="center"/>
              <w:rPr>
                <w:color w:val="800000"/>
                <w:lang w:eastAsia="en-US"/>
              </w:rPr>
            </w:pPr>
          </w:p>
          <w:p w:rsidR="0019398A" w:rsidRPr="00C539C0" w:rsidRDefault="0019398A" w:rsidP="00C539C0">
            <w:pPr>
              <w:jc w:val="center"/>
              <w:rPr>
                <w:color w:val="800000"/>
                <w:lang w:eastAsia="en-US"/>
              </w:rPr>
            </w:pPr>
          </w:p>
          <w:p w:rsidR="0019398A" w:rsidRPr="00C539C0" w:rsidRDefault="0019398A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19398A" w:rsidRPr="00C539C0" w:rsidRDefault="0019398A" w:rsidP="00C539C0">
            <w:pPr>
              <w:pStyle w:val="ListParagraph"/>
              <w:ind w:left="0"/>
              <w:rPr>
                <w:color w:val="800000"/>
                <w:lang w:eastAsia="en-US"/>
              </w:rPr>
            </w:pPr>
            <w:r w:rsidRPr="00C539C0">
              <w:rPr>
                <w:color w:val="800000"/>
                <w:lang w:eastAsia="en-US"/>
              </w:rPr>
              <w:t>1)Жилой дом</w:t>
            </w:r>
          </w:p>
          <w:p w:rsidR="0019398A" w:rsidRPr="00C539C0" w:rsidRDefault="0019398A" w:rsidP="00C539C0">
            <w:pPr>
              <w:pStyle w:val="ListParagraph"/>
              <w:ind w:left="0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2)Земель-ный участок</w:t>
            </w:r>
          </w:p>
        </w:tc>
        <w:tc>
          <w:tcPr>
            <w:tcW w:w="1080" w:type="dxa"/>
          </w:tcPr>
          <w:p w:rsidR="0019398A" w:rsidRDefault="0019398A" w:rsidP="00B65C30">
            <w:pPr>
              <w:jc w:val="center"/>
              <w:rPr>
                <w:color w:val="800000"/>
                <w:lang w:eastAsia="en-US"/>
              </w:rPr>
            </w:pPr>
            <w:r w:rsidRPr="00C539C0">
              <w:rPr>
                <w:color w:val="800000"/>
                <w:lang w:eastAsia="en-US"/>
              </w:rPr>
              <w:t>115,1</w:t>
            </w:r>
          </w:p>
          <w:p w:rsidR="0019398A" w:rsidRDefault="0019398A" w:rsidP="00C539C0">
            <w:pPr>
              <w:jc w:val="center"/>
              <w:rPr>
                <w:color w:val="800000"/>
                <w:lang w:eastAsia="en-US"/>
              </w:rPr>
            </w:pPr>
          </w:p>
          <w:p w:rsidR="0019398A" w:rsidRPr="00C539C0" w:rsidRDefault="0019398A" w:rsidP="00C539C0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2029</w:t>
            </w:r>
          </w:p>
        </w:tc>
        <w:tc>
          <w:tcPr>
            <w:tcW w:w="1080" w:type="dxa"/>
          </w:tcPr>
          <w:p w:rsidR="0019398A" w:rsidRPr="00C539C0" w:rsidRDefault="0019398A" w:rsidP="00C539C0">
            <w:pPr>
              <w:jc w:val="center"/>
              <w:rPr>
                <w:color w:val="800000"/>
                <w:lang w:eastAsia="en-US"/>
              </w:rPr>
            </w:pPr>
            <w:r w:rsidRPr="00C539C0">
              <w:rPr>
                <w:color w:val="800000"/>
                <w:lang w:eastAsia="en-US"/>
              </w:rPr>
              <w:t>Россия</w:t>
            </w:r>
          </w:p>
          <w:p w:rsidR="0019398A" w:rsidRPr="00C539C0" w:rsidRDefault="0019398A" w:rsidP="00C539C0">
            <w:pPr>
              <w:jc w:val="center"/>
              <w:rPr>
                <w:color w:val="800000"/>
                <w:lang w:eastAsia="en-US"/>
              </w:rPr>
            </w:pPr>
          </w:p>
          <w:p w:rsidR="0019398A" w:rsidRDefault="0019398A" w:rsidP="00AF4310">
            <w:pPr>
              <w:rPr>
                <w:color w:val="800000"/>
                <w:lang w:eastAsia="en-US"/>
              </w:rPr>
            </w:pPr>
            <w:r w:rsidRPr="00C539C0">
              <w:rPr>
                <w:color w:val="800000"/>
                <w:lang w:eastAsia="en-US"/>
              </w:rPr>
              <w:t>Россия</w:t>
            </w:r>
          </w:p>
          <w:p w:rsidR="0019398A" w:rsidRDefault="0019398A" w:rsidP="00C539C0">
            <w:pPr>
              <w:jc w:val="center"/>
              <w:rPr>
                <w:color w:val="800000"/>
                <w:lang w:eastAsia="en-US"/>
              </w:rPr>
            </w:pPr>
          </w:p>
          <w:p w:rsidR="0019398A" w:rsidRPr="00C539C0" w:rsidRDefault="0019398A" w:rsidP="00B65C30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19398A" w:rsidRDefault="0019398A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Автомобиль легковой:</w:t>
            </w:r>
          </w:p>
          <w:p w:rsidR="0019398A" w:rsidRPr="00C539C0" w:rsidRDefault="0019398A">
            <w:pPr>
              <w:rPr>
                <w:color w:val="800000"/>
                <w:lang w:eastAsia="en-US"/>
              </w:rPr>
            </w:pPr>
            <w:r w:rsidRPr="00C539C0">
              <w:rPr>
                <w:color w:val="800000"/>
                <w:lang w:eastAsia="en-US"/>
              </w:rPr>
              <w:t>ШКОДА АКТАВИЯ</w:t>
            </w:r>
          </w:p>
        </w:tc>
        <w:tc>
          <w:tcPr>
            <w:tcW w:w="1740" w:type="dxa"/>
          </w:tcPr>
          <w:p w:rsidR="0019398A" w:rsidRPr="00C539C0" w:rsidRDefault="0019398A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375418,82</w:t>
            </w:r>
          </w:p>
        </w:tc>
        <w:tc>
          <w:tcPr>
            <w:tcW w:w="1740" w:type="dxa"/>
          </w:tcPr>
          <w:p w:rsidR="0019398A" w:rsidRPr="00C539C0" w:rsidRDefault="0019398A">
            <w:pPr>
              <w:rPr>
                <w:color w:val="800000"/>
                <w:lang w:eastAsia="en-US"/>
              </w:rPr>
            </w:pPr>
          </w:p>
        </w:tc>
      </w:tr>
      <w:tr w:rsidR="0019398A">
        <w:tc>
          <w:tcPr>
            <w:tcW w:w="1384" w:type="dxa"/>
          </w:tcPr>
          <w:p w:rsidR="0019398A" w:rsidRDefault="0019398A" w:rsidP="00C539C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Дочь</w:t>
            </w:r>
          </w:p>
        </w:tc>
        <w:tc>
          <w:tcPr>
            <w:tcW w:w="1602" w:type="dxa"/>
          </w:tcPr>
          <w:p w:rsidR="0019398A" w:rsidRPr="00C539C0" w:rsidRDefault="0019398A" w:rsidP="00C539C0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79" w:type="dxa"/>
          </w:tcPr>
          <w:p w:rsidR="0019398A" w:rsidRPr="00C539C0" w:rsidRDefault="0019398A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19398A" w:rsidRPr="00C539C0" w:rsidRDefault="0019398A" w:rsidP="00C539C0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19398A" w:rsidRPr="00C539C0" w:rsidRDefault="0019398A" w:rsidP="00C539C0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19398A" w:rsidRPr="00C539C0" w:rsidRDefault="0019398A" w:rsidP="00C539C0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19398A" w:rsidRDefault="0019398A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</w:t>
            </w:r>
            <w:r w:rsidRPr="00C539C0">
              <w:rPr>
                <w:color w:val="800000"/>
                <w:lang w:eastAsia="en-US"/>
              </w:rPr>
              <w:t>Жилой дом</w:t>
            </w:r>
          </w:p>
          <w:p w:rsidR="0019398A" w:rsidRPr="00C539C0" w:rsidRDefault="0019398A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2)Земель-ный участок</w:t>
            </w:r>
          </w:p>
        </w:tc>
        <w:tc>
          <w:tcPr>
            <w:tcW w:w="1080" w:type="dxa"/>
          </w:tcPr>
          <w:p w:rsidR="0019398A" w:rsidRDefault="0019398A" w:rsidP="00C539C0">
            <w:pPr>
              <w:jc w:val="center"/>
              <w:rPr>
                <w:color w:val="800000"/>
                <w:lang w:eastAsia="en-US"/>
              </w:rPr>
            </w:pPr>
            <w:r w:rsidRPr="00C539C0">
              <w:rPr>
                <w:color w:val="800000"/>
                <w:lang w:eastAsia="en-US"/>
              </w:rPr>
              <w:t>115,1</w:t>
            </w:r>
          </w:p>
          <w:p w:rsidR="0019398A" w:rsidRDefault="0019398A" w:rsidP="00C539C0">
            <w:pPr>
              <w:jc w:val="center"/>
              <w:rPr>
                <w:color w:val="800000"/>
                <w:lang w:eastAsia="en-US"/>
              </w:rPr>
            </w:pPr>
          </w:p>
          <w:p w:rsidR="0019398A" w:rsidRDefault="0019398A" w:rsidP="00C539C0">
            <w:pPr>
              <w:jc w:val="center"/>
              <w:rPr>
                <w:color w:val="800000"/>
                <w:lang w:eastAsia="en-US"/>
              </w:rPr>
            </w:pPr>
          </w:p>
          <w:p w:rsidR="0019398A" w:rsidRPr="00C539C0" w:rsidRDefault="0019398A" w:rsidP="00AF4310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2029</w:t>
            </w:r>
          </w:p>
        </w:tc>
        <w:tc>
          <w:tcPr>
            <w:tcW w:w="1080" w:type="dxa"/>
          </w:tcPr>
          <w:p w:rsidR="0019398A" w:rsidRDefault="0019398A" w:rsidP="00C539C0">
            <w:pPr>
              <w:jc w:val="center"/>
              <w:rPr>
                <w:color w:val="800000"/>
                <w:lang w:eastAsia="en-US"/>
              </w:rPr>
            </w:pPr>
            <w:r w:rsidRPr="00C539C0">
              <w:rPr>
                <w:color w:val="800000"/>
                <w:lang w:eastAsia="en-US"/>
              </w:rPr>
              <w:t>Россия</w:t>
            </w:r>
          </w:p>
          <w:p w:rsidR="0019398A" w:rsidRDefault="0019398A" w:rsidP="00C539C0">
            <w:pPr>
              <w:jc w:val="center"/>
              <w:rPr>
                <w:color w:val="800000"/>
                <w:lang w:eastAsia="en-US"/>
              </w:rPr>
            </w:pPr>
          </w:p>
          <w:p w:rsidR="0019398A" w:rsidRDefault="0019398A" w:rsidP="00C539C0">
            <w:pPr>
              <w:jc w:val="center"/>
              <w:rPr>
                <w:color w:val="800000"/>
                <w:lang w:eastAsia="en-US"/>
              </w:rPr>
            </w:pPr>
          </w:p>
          <w:p w:rsidR="0019398A" w:rsidRPr="00C539C0" w:rsidRDefault="0019398A" w:rsidP="00C539C0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19398A" w:rsidRPr="00C539C0" w:rsidRDefault="0019398A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19398A" w:rsidRPr="00C539C0" w:rsidRDefault="0019398A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2279,32</w:t>
            </w:r>
          </w:p>
        </w:tc>
        <w:tc>
          <w:tcPr>
            <w:tcW w:w="1740" w:type="dxa"/>
          </w:tcPr>
          <w:p w:rsidR="0019398A" w:rsidRPr="00C539C0" w:rsidRDefault="0019398A">
            <w:pPr>
              <w:rPr>
                <w:color w:val="800000"/>
                <w:lang w:eastAsia="en-US"/>
              </w:rPr>
            </w:pPr>
          </w:p>
        </w:tc>
      </w:tr>
    </w:tbl>
    <w:p w:rsidR="0019398A" w:rsidRDefault="0019398A" w:rsidP="00AF4310"/>
    <w:sectPr w:rsidR="0019398A" w:rsidSect="00AF4310">
      <w:pgSz w:w="16838" w:h="11906" w:orient="landscape"/>
      <w:pgMar w:top="71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7F1C31"/>
    <w:multiLevelType w:val="hybridMultilevel"/>
    <w:tmpl w:val="43EE8F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64F8"/>
    <w:rsid w:val="00050D47"/>
    <w:rsid w:val="000C5A61"/>
    <w:rsid w:val="00126353"/>
    <w:rsid w:val="001803A3"/>
    <w:rsid w:val="00184E9A"/>
    <w:rsid w:val="0019398A"/>
    <w:rsid w:val="00197115"/>
    <w:rsid w:val="001C426A"/>
    <w:rsid w:val="001E5B82"/>
    <w:rsid w:val="00205697"/>
    <w:rsid w:val="00214714"/>
    <w:rsid w:val="002C29CC"/>
    <w:rsid w:val="003567B1"/>
    <w:rsid w:val="003664F8"/>
    <w:rsid w:val="00444531"/>
    <w:rsid w:val="004E487A"/>
    <w:rsid w:val="005566A4"/>
    <w:rsid w:val="005B767A"/>
    <w:rsid w:val="00630D41"/>
    <w:rsid w:val="006A2164"/>
    <w:rsid w:val="007F4F03"/>
    <w:rsid w:val="008141ED"/>
    <w:rsid w:val="0083659A"/>
    <w:rsid w:val="00871E05"/>
    <w:rsid w:val="008B6C2A"/>
    <w:rsid w:val="008D60A0"/>
    <w:rsid w:val="00930344"/>
    <w:rsid w:val="009655BA"/>
    <w:rsid w:val="00A31170"/>
    <w:rsid w:val="00A44897"/>
    <w:rsid w:val="00AF4310"/>
    <w:rsid w:val="00B65C30"/>
    <w:rsid w:val="00B95957"/>
    <w:rsid w:val="00BB1F08"/>
    <w:rsid w:val="00C24F2A"/>
    <w:rsid w:val="00C539C0"/>
    <w:rsid w:val="00CA60E9"/>
    <w:rsid w:val="00DE4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53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4453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444531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678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48</TotalTime>
  <Pages>1</Pages>
  <Words>157</Words>
  <Characters>895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2014-05-08T05:11:00Z</dcterms:created>
  <dcterms:modified xsi:type="dcterms:W3CDTF">2016-04-29T10:50:00Z</dcterms:modified>
</cp:coreProperties>
</file>